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5FB8D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MESSAGERE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99058D1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61AC28DC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85F15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547654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He, the other executors of Thomas Overton, clerk(q.v.), together with John </w:t>
      </w:r>
    </w:p>
    <w:p w14:paraId="454C5C37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Sauerby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Chaumber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</w:t>
      </w:r>
    </w:p>
    <w:p w14:paraId="1D7A92CF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haberdasher(q.v.),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</w:t>
      </w:r>
      <w:proofErr w:type="spellEnd"/>
    </w:p>
    <w:p w14:paraId="025EC71A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haberdasher(q.v.), Richard Moredon of London, haberdasher(q.v.),</w:t>
      </w:r>
    </w:p>
    <w:p w14:paraId="0908D0E5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Lancastre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2428742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30B7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D4BC3F0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A89808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DD31CA" w14:textId="77777777" w:rsidR="002A0F0E" w:rsidRDefault="002A0F0E" w:rsidP="002A0F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2022</w:t>
      </w:r>
    </w:p>
    <w:p w14:paraId="069DB1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62EC3" w14:textId="77777777" w:rsidR="002A0F0E" w:rsidRDefault="002A0F0E" w:rsidP="009139A6">
      <w:r>
        <w:separator/>
      </w:r>
    </w:p>
  </w:endnote>
  <w:endnote w:type="continuationSeparator" w:id="0">
    <w:p w14:paraId="587984A9" w14:textId="77777777" w:rsidR="002A0F0E" w:rsidRDefault="002A0F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568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309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C7A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C29B7" w14:textId="77777777" w:rsidR="002A0F0E" w:rsidRDefault="002A0F0E" w:rsidP="009139A6">
      <w:r>
        <w:separator/>
      </w:r>
    </w:p>
  </w:footnote>
  <w:footnote w:type="continuationSeparator" w:id="0">
    <w:p w14:paraId="67084984" w14:textId="77777777" w:rsidR="002A0F0E" w:rsidRDefault="002A0F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86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CD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3B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0E"/>
    <w:rsid w:val="000666E0"/>
    <w:rsid w:val="002510B7"/>
    <w:rsid w:val="002A0F0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11EC4"/>
  <w15:chartTrackingRefBased/>
  <w15:docId w15:val="{8D5718D2-67C2-4DB3-9228-DA587998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0F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2022-05-10T17:38:00Z</dcterms:created>
  <dcterms:modified xsi:type="dcterms:W3CDTF">2022-05-10T17:39:00Z</dcterms:modified>
</cp:coreProperties>
</file>